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B8C69" w14:textId="1E434005" w:rsidR="00535962" w:rsidRPr="00F7167E" w:rsidRDefault="009F6EE0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3F24CE6" wp14:editId="2289A454">
            <wp:simplePos x="0" y="0"/>
            <wp:positionH relativeFrom="column">
              <wp:posOffset>2390775</wp:posOffset>
            </wp:positionH>
            <wp:positionV relativeFrom="paragraph">
              <wp:posOffset>-604520</wp:posOffset>
            </wp:positionV>
            <wp:extent cx="809625" cy="807085"/>
            <wp:effectExtent l="0" t="0" r="9525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9379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5FDE290" wp14:editId="7D94B06C">
                <wp:simplePos x="0" y="0"/>
                <wp:positionH relativeFrom="column">
                  <wp:posOffset>4432300</wp:posOffset>
                </wp:positionH>
                <wp:positionV relativeFrom="paragraph">
                  <wp:posOffset>-504825</wp:posOffset>
                </wp:positionV>
                <wp:extent cx="1764665" cy="701040"/>
                <wp:effectExtent l="0" t="0" r="26035" b="22860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46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11658" w14:textId="11F738F7" w:rsidR="00376344" w:rsidRPr="00535962" w:rsidRDefault="0069379B" w:rsidP="00376344">
                                <w:pPr>
                                  <w:jc w:val="center"/>
                                </w:pPr>
                                <w:r w:rsidRPr="0069379B">
                                  <w:rPr>
                                    <w:rStyle w:val="Style2"/>
                                  </w:rPr>
                                  <w:t>DGII-CCC-CP</w:t>
                                </w:r>
                                <w:r w:rsidR="000E6825">
                                  <w:rPr>
                                    <w:rStyle w:val="Style2"/>
                                  </w:rPr>
                                  <w:t>-20</w:t>
                                </w:r>
                                <w:r w:rsidR="00187603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4425C2">
                                  <w:rPr>
                                    <w:rStyle w:val="Style2"/>
                                  </w:rPr>
                                  <w:t>5</w:t>
                                </w:r>
                                <w:r w:rsidR="000E6825"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187603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4425C2">
                                  <w:rPr>
                                    <w:rStyle w:val="Style2"/>
                                  </w:rPr>
                                  <w:t>02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848434" w14:textId="77777777"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DE290" id="Group 21" o:spid="_x0000_s1026" style="position:absolute;margin-left:349pt;margin-top:-39.75pt;width:138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79E11658" w14:textId="11F738F7" w:rsidR="00376344" w:rsidRPr="00535962" w:rsidRDefault="0069379B" w:rsidP="00376344">
                          <w:pPr>
                            <w:jc w:val="center"/>
                          </w:pPr>
                          <w:r w:rsidRPr="0069379B">
                            <w:rPr>
                              <w:rStyle w:val="Style2"/>
                            </w:rPr>
                            <w:t>DGII-CCC-CP</w:t>
                          </w:r>
                          <w:r w:rsidR="000E6825">
                            <w:rPr>
                              <w:rStyle w:val="Style2"/>
                            </w:rPr>
                            <w:t>-20</w:t>
                          </w:r>
                          <w:r w:rsidR="00187603">
                            <w:rPr>
                              <w:rStyle w:val="Style2"/>
                            </w:rPr>
                            <w:t>2</w:t>
                          </w:r>
                          <w:r w:rsidR="004425C2">
                            <w:rPr>
                              <w:rStyle w:val="Style2"/>
                            </w:rPr>
                            <w:t>5</w:t>
                          </w:r>
                          <w:r w:rsidR="000E6825">
                            <w:rPr>
                              <w:rStyle w:val="Style2"/>
                            </w:rPr>
                            <w:t>-0</w:t>
                          </w:r>
                          <w:r w:rsidR="00187603">
                            <w:rPr>
                              <w:rStyle w:val="Style2"/>
                            </w:rPr>
                            <w:t>0</w:t>
                          </w:r>
                          <w:r w:rsidR="004425C2">
                            <w:rPr>
                              <w:rStyle w:val="Style2"/>
                            </w:rPr>
                            <w:t>02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848434" w14:textId="77777777"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51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55A51" wp14:editId="14FBCBF2">
                <wp:simplePos x="0" y="0"/>
                <wp:positionH relativeFrom="column">
                  <wp:posOffset>-442595</wp:posOffset>
                </wp:positionH>
                <wp:positionV relativeFrom="paragraph">
                  <wp:posOffset>-172720</wp:posOffset>
                </wp:positionV>
                <wp:extent cx="1795145" cy="68135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14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9932C" w14:textId="4CFD57BA" w:rsidR="00BC61BD" w:rsidRPr="00BC61BD" w:rsidRDefault="00051DA0">
                            <w:pPr>
                              <w:rPr>
                                <w:lang w:val="en-US"/>
                              </w:rPr>
                            </w:pPr>
                            <w:r w:rsidRPr="00051DA0">
                              <w:rPr>
                                <w:noProof/>
                              </w:rPr>
                              <w:drawing>
                                <wp:inline distT="0" distB="0" distL="0" distR="0" wp14:anchorId="2E1B5C47" wp14:editId="546C30B5">
                                  <wp:extent cx="1290702" cy="455917"/>
                                  <wp:effectExtent l="0" t="0" r="0" b="0"/>
                                  <wp:docPr id="2" name="Picture 4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E075F774-C506-4115-82E0-FCEBEEBCC118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4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E075F774-C506-4115-82E0-FCEBEEBCC118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0702" cy="4559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55A51" id="Text Box 2" o:spid="_x0000_s1031" type="#_x0000_t202" style="position:absolute;margin-left:-34.85pt;margin-top:-13.6pt;width:141.35pt;height:5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" filled="f" stroked="f">
                <v:textbox>
                  <w:txbxContent>
                    <w:p w14:paraId="3469932C" w14:textId="4CFD57BA" w:rsidR="00BC61BD" w:rsidRPr="00BC61BD" w:rsidRDefault="00051DA0">
                      <w:pPr>
                        <w:rPr>
                          <w:lang w:val="en-US"/>
                        </w:rPr>
                      </w:pPr>
                      <w:r w:rsidRPr="00051DA0">
                        <w:rPr>
                          <w:noProof/>
                        </w:rPr>
                        <w:drawing>
                          <wp:inline distT="0" distB="0" distL="0" distR="0" wp14:anchorId="2E1B5C47" wp14:editId="546C30B5">
                            <wp:extent cx="1290702" cy="455917"/>
                            <wp:effectExtent l="0" t="0" r="0" b="0"/>
                            <wp:docPr id="2" name="Picture 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E075F774-C506-4115-82E0-FCEBEEBCC118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4">
                                      <a:extLst>
                                        <a:ext uri="{FF2B5EF4-FFF2-40B4-BE49-F238E27FC236}">
                                          <a16:creationId xmlns:a16="http://schemas.microsoft.com/office/drawing/2014/main" id="{E075F774-C506-4115-82E0-FCEBEEBCC118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0702" cy="4559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A51A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05D765" wp14:editId="442513C9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9277F" w14:textId="77777777"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5D765" id="Text Box 20" o:spid="_x0000_s1032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gNflrgAAAACwEAAA8AAAAAAAAAAAAAAAAANAQAAGRycy9kb3ducmV2LnhtbFBLBQYAAAAA&#10;BAAEAPMAAABBBQAAAAA=&#10;" filled="f" stroked="f">
                <v:textbox inset="0,0,0,0">
                  <w:txbxContent>
                    <w:p w14:paraId="16B9277F" w14:textId="77777777"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</w:p>
    <w:p w14:paraId="3B067D99" w14:textId="123FAABF" w:rsidR="00535962" w:rsidRPr="00535962" w:rsidRDefault="004C5C46" w:rsidP="00535962">
      <w:r w:rsidRPr="004C5C4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B3717E" wp14:editId="5E9EFA68">
                <wp:simplePos x="0" y="0"/>
                <wp:positionH relativeFrom="margin">
                  <wp:posOffset>4724232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21241" w14:textId="77777777" w:rsidR="004C5C46" w:rsidRDefault="004425C2" w:rsidP="004C5C4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C5C46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3717E" id="Text Box 12" o:spid="_x0000_s1033" type="#_x0000_t202" style="position:absolute;margin-left:372pt;margin-top:.95pt;width:112.45pt;height:21.9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B6WwuL3AAAAAgBAAAPAAAAAAAAAAAAAAAAAD8EAABkcnMvZG93bnJldi54bWxQ&#10;SwUGAAAAAAQABADzAAAASAUAAAAA&#10;" filled="f" stroked="f">
                <v:textbox>
                  <w:txbxContent>
                    <w:p w14:paraId="1F421241" w14:textId="77777777" w:rsidR="004C5C46" w:rsidRDefault="004425C2" w:rsidP="004C5C4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C5C46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FA51A2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9471E" wp14:editId="2ED9847E">
                <wp:simplePos x="0" y="0"/>
                <wp:positionH relativeFrom="column">
                  <wp:posOffset>1296670</wp:posOffset>
                </wp:positionH>
                <wp:positionV relativeFrom="paragraph">
                  <wp:posOffset>67310</wp:posOffset>
                </wp:positionV>
                <wp:extent cx="3136900" cy="279400"/>
                <wp:effectExtent l="1270" t="2540" r="0" b="381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7A7E4" w14:textId="768B2EF0" w:rsidR="002E1412" w:rsidRPr="002E1412" w:rsidRDefault="004425C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41A59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9471E" id="Text Box 16" o:spid="_x0000_s1034" type="#_x0000_t202" style="position:absolute;margin-left:102.1pt;margin-top:5.3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ACFA0y3QAAAAkBAAAPAAAAZHJzL2Rv&#10;d25yZXYueG1sTI/BTsMwDIbvSLxDZCQuiKVUXbZ1TSdAAnHd2AO4TdZWa5yqydbu7TEnONr/p9+f&#10;i93senG1Y+g8aXhZJCAs1d501Gg4fn88r0GEiGSw92Q13GyAXXl/V2Bu/ER7ez3ERnAJhRw1tDEO&#10;uZShbq3DsPCDJc5OfnQYeRwbaUacuNz1Mk0SJR12xBdaHOx7a+vz4eI0nL6mp+Vmqj7jcbXP1Bt2&#10;q8rftH58mF+3IKKd4x8Mv/qsDiU7Vf5CJoheQ5pkKaMcJAoEA2qz5kWlYZkpkGUh/39Q/gA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ACFA0y3QAAAAkBAAAPAAAAAAAAAAAAAAAAAFAE&#10;AABkcnMvZG93bnJldi54bWxQSwUGAAAAAAQABADzAAAAWgUAAAAA&#10;" stroked="f">
                <v:textbox>
                  <w:txbxContent>
                    <w:p w14:paraId="42D7A7E4" w14:textId="768B2EF0" w:rsidR="002E1412" w:rsidRPr="002E1412" w:rsidRDefault="004425C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F41A59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30D2E2D" w14:textId="64BA4957" w:rsidR="00535962" w:rsidRDefault="00FA51A2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3718C98" wp14:editId="6006DEE9">
                <wp:simplePos x="0" y="0"/>
                <wp:positionH relativeFrom="column">
                  <wp:posOffset>5181600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0" t="1905" r="3175" b="317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4493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 w:rsidRP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23D5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18C98" id="Text Box 13" o:spid="_x0000_s1035" type="#_x0000_t202" style="position:absolute;margin-left:408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Af8O5K3gAAAAkBAAAPAAAAAAAAAAAAAAAAAD0EAABkcnMvZG93bnJldi54bWxQ&#10;SwUGAAAAAAQABADzAAAASAUAAAAA&#10;" filled="f" stroked="f">
                <v:textbox>
                  <w:txbxContent>
                    <w:p w14:paraId="42D4493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166B2" w:rsidRP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23D5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2E4D68" wp14:editId="795C6F10">
                <wp:simplePos x="0" y="0"/>
                <wp:positionH relativeFrom="column">
                  <wp:posOffset>1417320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0" t="0" r="2540" b="127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6DFD20" w14:textId="77777777"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E4D68" id="Text Box 18" o:spid="_x0000_s1036" type="#_x0000_t202" style="position:absolute;margin-left:111.6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" stroked="f">
                <v:textbox>
                  <w:txbxContent>
                    <w:p w14:paraId="6B6DFD20" w14:textId="77777777"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BB134CA" w14:textId="16569285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842E4F4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49563EA1" w14:textId="4F5A98EA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CAD861A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7FE3E3A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6FA62C68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5027D0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82668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4A34638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76C9A6A3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10AA251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0001D4DF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6150218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5A2288C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9E5974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77EA457A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717857B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30CA3E88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59CDB7A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40B701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05D8D85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AF01FE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1903BCE7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F72AC61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D4BE380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53636C4E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283EDF21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F02B2F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75981CC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6795960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70A85A6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05A06062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749E4FF6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786E91B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4D820E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73CDA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FA68526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524EBCB9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1AAEEB5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5946602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919FC72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64F67136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D620F9D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A0E28" w14:textId="77777777" w:rsidR="0046054E" w:rsidRDefault="0046054E" w:rsidP="001007E7">
      <w:pPr>
        <w:spacing w:after="0" w:line="240" w:lineRule="auto"/>
      </w:pPr>
      <w:r>
        <w:separator/>
      </w:r>
    </w:p>
  </w:endnote>
  <w:endnote w:type="continuationSeparator" w:id="0">
    <w:p w14:paraId="5091EAD6" w14:textId="77777777" w:rsidR="0046054E" w:rsidRDefault="0046054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79A34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F8E8A68" wp14:editId="6A60670F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51A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5E9BE5" wp14:editId="3B8F53D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623CB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49814A3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95C8EA7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ED9638E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5E9B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AyPxbc4QAAAAoBAAAPAAAAAAAAAAAAAAAAADEEAABkcnMvZG93bnJldi54bWxQSwUGAAAAAAQA&#10;BADzAAAAPwUAAAAA&#10;" filled="f" stroked="f">
              <v:textbox inset="0,0,0,0">
                <w:txbxContent>
                  <w:p w14:paraId="560623CB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49814A3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95C8EA7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ED9638E" w14:textId="77777777" w:rsidR="00807015" w:rsidRDefault="00807015"/>
                </w:txbxContent>
              </v:textbox>
            </v:shape>
          </w:pict>
        </mc:Fallback>
      </mc:AlternateContent>
    </w:r>
    <w:r w:rsidR="00FA51A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8F588A" wp14:editId="0A4450EC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7EC9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8F588A"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NvO&#10;58jdAAAABwEAAA8AAAAAAAAAAAAAAAAAMQQAAGRycy9kb3ducmV2LnhtbFBLBQYAAAAABAAEAPMA&#10;AAA7BQAAAAA=&#10;" filled="f" stroked="f">
              <v:textbox inset="0,0,0,0">
                <w:txbxContent>
                  <w:p w14:paraId="0477EC9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0F37FE0" w14:textId="77777777" w:rsidR="001007E7" w:rsidRDefault="001007E7">
    <w:pPr>
      <w:pStyle w:val="Footer"/>
      <w:rPr>
        <w:rFonts w:ascii="Arial Narrow" w:hAnsi="Arial Narrow"/>
        <w:sz w:val="12"/>
      </w:rPr>
    </w:pPr>
  </w:p>
  <w:p w14:paraId="287D9D0D" w14:textId="77777777" w:rsidR="00CA0E82" w:rsidRDefault="00CA0E82">
    <w:pPr>
      <w:pStyle w:val="Footer"/>
      <w:rPr>
        <w:rFonts w:ascii="Arial Narrow" w:hAnsi="Arial Narrow"/>
        <w:sz w:val="12"/>
      </w:rPr>
    </w:pPr>
  </w:p>
  <w:p w14:paraId="75FECC0B" w14:textId="77777777" w:rsidR="00CA0E82" w:rsidRDefault="00CA0E82">
    <w:pPr>
      <w:pStyle w:val="Footer"/>
      <w:rPr>
        <w:rFonts w:ascii="Arial Narrow" w:hAnsi="Arial Narrow"/>
        <w:sz w:val="12"/>
      </w:rPr>
    </w:pPr>
  </w:p>
  <w:p w14:paraId="4AE6B76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101702E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DA24F" w14:textId="77777777" w:rsidR="0046054E" w:rsidRDefault="0046054E" w:rsidP="001007E7">
      <w:pPr>
        <w:spacing w:after="0" w:line="240" w:lineRule="auto"/>
      </w:pPr>
      <w:r>
        <w:separator/>
      </w:r>
    </w:p>
  </w:footnote>
  <w:footnote w:type="continuationSeparator" w:id="0">
    <w:p w14:paraId="31677025" w14:textId="77777777" w:rsidR="0046054E" w:rsidRDefault="0046054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610623">
    <w:abstractNumId w:val="2"/>
  </w:num>
  <w:num w:numId="2" w16cid:durableId="2011711003">
    <w:abstractNumId w:val="0"/>
  </w:num>
  <w:num w:numId="3" w16cid:durableId="1380982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39E"/>
    <w:rsid w:val="00034DD9"/>
    <w:rsid w:val="00045479"/>
    <w:rsid w:val="00051DA0"/>
    <w:rsid w:val="00081FC9"/>
    <w:rsid w:val="000837F1"/>
    <w:rsid w:val="000D6312"/>
    <w:rsid w:val="000E6825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87603"/>
    <w:rsid w:val="00194FF2"/>
    <w:rsid w:val="001A3F92"/>
    <w:rsid w:val="001E61DE"/>
    <w:rsid w:val="001E73F1"/>
    <w:rsid w:val="001F73A7"/>
    <w:rsid w:val="002009A7"/>
    <w:rsid w:val="0023545D"/>
    <w:rsid w:val="00253DBA"/>
    <w:rsid w:val="0026335F"/>
    <w:rsid w:val="002823F7"/>
    <w:rsid w:val="00283FBD"/>
    <w:rsid w:val="002E1412"/>
    <w:rsid w:val="002E6B9A"/>
    <w:rsid w:val="00314023"/>
    <w:rsid w:val="003708EB"/>
    <w:rsid w:val="00376344"/>
    <w:rsid w:val="00376CAF"/>
    <w:rsid w:val="00393EFC"/>
    <w:rsid w:val="0042490F"/>
    <w:rsid w:val="004425C2"/>
    <w:rsid w:val="004564FE"/>
    <w:rsid w:val="0046054E"/>
    <w:rsid w:val="00466B9C"/>
    <w:rsid w:val="004804DF"/>
    <w:rsid w:val="004A439E"/>
    <w:rsid w:val="004C5C46"/>
    <w:rsid w:val="004D45A8"/>
    <w:rsid w:val="004E717B"/>
    <w:rsid w:val="004F0444"/>
    <w:rsid w:val="00521233"/>
    <w:rsid w:val="005242BF"/>
    <w:rsid w:val="005351F8"/>
    <w:rsid w:val="00535962"/>
    <w:rsid w:val="005654DB"/>
    <w:rsid w:val="00567EF4"/>
    <w:rsid w:val="00576DBF"/>
    <w:rsid w:val="005C733A"/>
    <w:rsid w:val="00611A07"/>
    <w:rsid w:val="0062592A"/>
    <w:rsid w:val="00626D0C"/>
    <w:rsid w:val="006506D0"/>
    <w:rsid w:val="00651E48"/>
    <w:rsid w:val="006709BC"/>
    <w:rsid w:val="0069379B"/>
    <w:rsid w:val="006D38F2"/>
    <w:rsid w:val="006F28AA"/>
    <w:rsid w:val="00721F4E"/>
    <w:rsid w:val="00725091"/>
    <w:rsid w:val="007708EA"/>
    <w:rsid w:val="00780880"/>
    <w:rsid w:val="007B5F82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64CB0"/>
    <w:rsid w:val="009A5AC1"/>
    <w:rsid w:val="009F6EE0"/>
    <w:rsid w:val="00A16099"/>
    <w:rsid w:val="00A53CA5"/>
    <w:rsid w:val="00A563FA"/>
    <w:rsid w:val="00A640BD"/>
    <w:rsid w:val="00AD7919"/>
    <w:rsid w:val="00B227FF"/>
    <w:rsid w:val="00B62EEF"/>
    <w:rsid w:val="00B6614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CF11C6"/>
    <w:rsid w:val="00D224FE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23D55"/>
    <w:rsid w:val="00F35873"/>
    <w:rsid w:val="00F41A59"/>
    <w:rsid w:val="00F53753"/>
    <w:rsid w:val="00F7167E"/>
    <w:rsid w:val="00F7443C"/>
    <w:rsid w:val="00F9504D"/>
    <w:rsid w:val="00F97B36"/>
    <w:rsid w:val="00FA51A2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;"/>
  <w14:docId w14:val="556153F0"/>
  <w15:docId w15:val="{0ABEB91B-D11E-4925-A775-231CF5E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EE13-B262-4D46-8C7C-46523C46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5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22</cp:revision>
  <cp:lastPrinted>2011-03-04T18:42:00Z</cp:lastPrinted>
  <dcterms:created xsi:type="dcterms:W3CDTF">2017-12-26T18:53:00Z</dcterms:created>
  <dcterms:modified xsi:type="dcterms:W3CDTF">2025-02-11T15:56:00Z</dcterms:modified>
</cp:coreProperties>
</file>